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740" w:rsidRPr="00E77870" w:rsidRDefault="007C4740" w:rsidP="007C474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Nicholas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3005E">
        <w:rPr>
          <w:rFonts w:ascii="Times New Roman" w:hAnsi="Times New Roman" w:cs="Times New Roman"/>
          <w:noProof/>
          <w:sz w:val="24"/>
          <w:szCs w:val="24"/>
          <w:u w:val="single"/>
        </w:rPr>
        <w:t>BAXSTER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77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7C4740" w:rsidRDefault="007C4740" w:rsidP="007C47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43005E">
        <w:rPr>
          <w:rFonts w:ascii="Times New Roman" w:hAnsi="Times New Roman" w:cs="Times New Roman"/>
          <w:noProof/>
          <w:sz w:val="24"/>
          <w:szCs w:val="24"/>
        </w:rPr>
        <w:t>Tailor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4740" w:rsidRDefault="007C4740" w:rsidP="007C47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4740" w:rsidRDefault="007C4740" w:rsidP="007C47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4740" w:rsidRDefault="007C4740" w:rsidP="007C47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43005E">
        <w:rPr>
          <w:rFonts w:ascii="Times New Roman" w:hAnsi="Times New Roman" w:cs="Times New Roman"/>
          <w:noProof/>
          <w:sz w:val="24"/>
          <w:szCs w:val="24"/>
        </w:rPr>
        <w:t>199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C4740" w:rsidRDefault="007C4740" w:rsidP="007C47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4740" w:rsidRDefault="007C4740" w:rsidP="007C47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C4740" w:rsidRDefault="007C4740" w:rsidP="007C47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June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740" w:rsidRDefault="007C4740" w:rsidP="00564E3C">
      <w:pPr>
        <w:spacing w:after="0" w:line="240" w:lineRule="auto"/>
      </w:pPr>
      <w:r>
        <w:separator/>
      </w:r>
    </w:p>
  </w:endnote>
  <w:endnote w:type="continuationSeparator" w:id="0">
    <w:p w:rsidR="007C4740" w:rsidRDefault="007C474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C4740">
      <w:rPr>
        <w:rFonts w:ascii="Times New Roman" w:hAnsi="Times New Roman" w:cs="Times New Roman"/>
        <w:noProof/>
        <w:sz w:val="24"/>
        <w:szCs w:val="24"/>
      </w:rPr>
      <w:t>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740" w:rsidRDefault="007C4740" w:rsidP="00564E3C">
      <w:pPr>
        <w:spacing w:after="0" w:line="240" w:lineRule="auto"/>
      </w:pPr>
      <w:r>
        <w:separator/>
      </w:r>
    </w:p>
  </w:footnote>
  <w:footnote w:type="continuationSeparator" w:id="0">
    <w:p w:rsidR="007C4740" w:rsidRDefault="007C474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740"/>
    <w:rsid w:val="00372DC6"/>
    <w:rsid w:val="00564E3C"/>
    <w:rsid w:val="0064591D"/>
    <w:rsid w:val="007C474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CF681C-2ADC-4D1D-9B8C-82A5D4FA7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2015-11-03T22:35:00Z</dcterms:created>
  <dcterms:modified xsi:type="dcterms:W3CDTF">2015-11-03T22:36:00Z</dcterms:modified>
</cp:coreProperties>
</file>